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4EAB9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CLEVELEY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3F4DA156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Cook.</w:t>
      </w:r>
    </w:p>
    <w:p w14:paraId="203329D3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8455D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E9E617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Flemmyng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assault against him,</w:t>
      </w:r>
    </w:p>
    <w:p w14:paraId="0C2CCA03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Harry Benet of London, tailor(q.v.), John Benet of London, cutler(q.v.) and</w:t>
      </w:r>
    </w:p>
    <w:p w14:paraId="2D4E9DC6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Alice Benet of London, widow(q.v.).</w:t>
      </w:r>
    </w:p>
    <w:p w14:paraId="3C076FC0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24DF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56E2C8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Hoppyng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against him,</w:t>
      </w:r>
    </w:p>
    <w:p w14:paraId="1446D7D1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Harry Benet of London, tailor(q.v.), John Benet of London, cutler(q.v.) and</w:t>
      </w:r>
    </w:p>
    <w:p w14:paraId="7CD23980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Alice Benet of London, widow(q.v.).   (ibid.)</w:t>
      </w:r>
    </w:p>
    <w:p w14:paraId="27F4D5C4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99A30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D2969" w14:textId="77777777" w:rsidR="00A5441B" w:rsidRDefault="00A5441B" w:rsidP="00A544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2022</w:t>
      </w:r>
    </w:p>
    <w:p w14:paraId="1C7CDE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473CF" w14:textId="77777777" w:rsidR="00A5441B" w:rsidRDefault="00A5441B" w:rsidP="009139A6">
      <w:r>
        <w:separator/>
      </w:r>
    </w:p>
  </w:endnote>
  <w:endnote w:type="continuationSeparator" w:id="0">
    <w:p w14:paraId="6118B2F6" w14:textId="77777777" w:rsidR="00A5441B" w:rsidRDefault="00A544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35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106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A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3A7F" w14:textId="77777777" w:rsidR="00A5441B" w:rsidRDefault="00A5441B" w:rsidP="009139A6">
      <w:r>
        <w:separator/>
      </w:r>
    </w:p>
  </w:footnote>
  <w:footnote w:type="continuationSeparator" w:id="0">
    <w:p w14:paraId="72E595E3" w14:textId="77777777" w:rsidR="00A5441B" w:rsidRDefault="00A544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AA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4A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A5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41B"/>
    <w:rsid w:val="000666E0"/>
    <w:rsid w:val="002510B7"/>
    <w:rsid w:val="005C130B"/>
    <w:rsid w:val="00826F5C"/>
    <w:rsid w:val="009139A6"/>
    <w:rsid w:val="009448BB"/>
    <w:rsid w:val="00A3176C"/>
    <w:rsid w:val="00A5441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72F1F"/>
  <w15:chartTrackingRefBased/>
  <w15:docId w15:val="{DC7E9D7F-2DD8-4716-A80D-2456843C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44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2022-09-15T20:24:00Z</dcterms:created>
  <dcterms:modified xsi:type="dcterms:W3CDTF">2022-09-15T20:25:00Z</dcterms:modified>
</cp:coreProperties>
</file>